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15ADC" w14:textId="77777777" w:rsidR="00910F3E" w:rsidRDefault="00910F3E" w:rsidP="00910F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COBOLDE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14:paraId="0DE7595B" w14:textId="77777777" w:rsidR="00910F3E" w:rsidRDefault="00910F3E" w:rsidP="00910F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Beccles, Suffolk. Tanner.</w:t>
      </w:r>
    </w:p>
    <w:p w14:paraId="7F5BAAB5" w14:textId="77777777" w:rsidR="00910F3E" w:rsidRDefault="00910F3E" w:rsidP="00910F3E">
      <w:pPr>
        <w:rPr>
          <w:rFonts w:ascii="Times New Roman" w:hAnsi="Times New Roman" w:cs="Times New Roman"/>
        </w:rPr>
      </w:pPr>
    </w:p>
    <w:p w14:paraId="7AB0D9DC" w14:textId="77777777" w:rsidR="00910F3E" w:rsidRDefault="00910F3E" w:rsidP="00910F3E">
      <w:pPr>
        <w:rPr>
          <w:rFonts w:ascii="Times New Roman" w:hAnsi="Times New Roman" w:cs="Times New Roman"/>
        </w:rPr>
      </w:pPr>
    </w:p>
    <w:p w14:paraId="6DA2D3B7" w14:textId="77777777" w:rsidR="00910F3E" w:rsidRDefault="00910F3E" w:rsidP="00910F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year.</w:t>
      </w:r>
    </w:p>
    <w:p w14:paraId="1AA10AFE" w14:textId="77777777" w:rsidR="00910F3E" w:rsidRDefault="00910F3E" w:rsidP="00910F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F2F8153" w14:textId="77777777" w:rsidR="00910F3E" w:rsidRDefault="00910F3E" w:rsidP="00910F3E">
      <w:pPr>
        <w:rPr>
          <w:rFonts w:ascii="Times New Roman" w:hAnsi="Times New Roman" w:cs="Times New Roman"/>
        </w:rPr>
      </w:pPr>
    </w:p>
    <w:p w14:paraId="4C8118D4" w14:textId="77777777" w:rsidR="00910F3E" w:rsidRDefault="00910F3E" w:rsidP="00910F3E">
      <w:pPr>
        <w:rPr>
          <w:rFonts w:ascii="Times New Roman" w:hAnsi="Times New Roman" w:cs="Times New Roman"/>
        </w:rPr>
      </w:pPr>
    </w:p>
    <w:p w14:paraId="0FA26864" w14:textId="77777777" w:rsidR="00910F3E" w:rsidRDefault="00910F3E" w:rsidP="00910F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 John Dey of </w:t>
      </w:r>
      <w:proofErr w:type="spellStart"/>
      <w:r>
        <w:rPr>
          <w:rFonts w:ascii="Times New Roman" w:hAnsi="Times New Roman" w:cs="Times New Roman"/>
        </w:rPr>
        <w:t>Benacre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Potell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Dickleburgh</w:t>
      </w:r>
      <w:proofErr w:type="spellEnd"/>
      <w:r>
        <w:rPr>
          <w:rFonts w:ascii="Times New Roman" w:hAnsi="Times New Roman" w:cs="Times New Roman"/>
        </w:rPr>
        <w:t>, Norfolk(q.v.).</w:t>
      </w:r>
    </w:p>
    <w:p w14:paraId="648B82F7" w14:textId="77777777" w:rsidR="00910F3E" w:rsidRDefault="00910F3E" w:rsidP="00910F3E">
      <w:pPr>
        <w:rPr>
          <w:rFonts w:ascii="Times New Roman" w:hAnsi="Times New Roman" w:cs="Times New Roman"/>
        </w:rPr>
      </w:pPr>
    </w:p>
    <w:p w14:paraId="572C383D" w14:textId="77777777" w:rsidR="00910F3E" w:rsidRDefault="00910F3E" w:rsidP="00910F3E">
      <w:pPr>
        <w:rPr>
          <w:rFonts w:ascii="Times New Roman" w:hAnsi="Times New Roman" w:cs="Times New Roman"/>
        </w:rPr>
      </w:pPr>
    </w:p>
    <w:p w14:paraId="56765553" w14:textId="77777777" w:rsidR="00910F3E" w:rsidRDefault="00910F3E" w:rsidP="00910F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March 2019</w:t>
      </w:r>
    </w:p>
    <w:p w14:paraId="7F55587E" w14:textId="77777777" w:rsidR="006B2F86" w:rsidRPr="00E71FC3" w:rsidRDefault="00910F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F86FB" w14:textId="77777777" w:rsidR="00910F3E" w:rsidRDefault="00910F3E" w:rsidP="00E71FC3">
      <w:r>
        <w:separator/>
      </w:r>
    </w:p>
  </w:endnote>
  <w:endnote w:type="continuationSeparator" w:id="0">
    <w:p w14:paraId="411821CC" w14:textId="77777777" w:rsidR="00910F3E" w:rsidRDefault="00910F3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C3DF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0D0D7" w14:textId="77777777" w:rsidR="00910F3E" w:rsidRDefault="00910F3E" w:rsidP="00E71FC3">
      <w:r>
        <w:separator/>
      </w:r>
    </w:p>
  </w:footnote>
  <w:footnote w:type="continuationSeparator" w:id="0">
    <w:p w14:paraId="4B17AD5F" w14:textId="77777777" w:rsidR="00910F3E" w:rsidRDefault="00910F3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F3E"/>
    <w:rsid w:val="001A7C09"/>
    <w:rsid w:val="00577BD5"/>
    <w:rsid w:val="00656CBA"/>
    <w:rsid w:val="006A1F77"/>
    <w:rsid w:val="00733BE7"/>
    <w:rsid w:val="00910F3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1018F"/>
  <w15:chartTrackingRefBased/>
  <w15:docId w15:val="{F3501FA2-3A3C-407F-8550-8F001E04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0F3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2019-03-26T21:10:00Z</dcterms:created>
  <dcterms:modified xsi:type="dcterms:W3CDTF">2019-03-26T21:10:00Z</dcterms:modified>
</cp:coreProperties>
</file>